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7A731" w14:textId="77777777" w:rsidR="00BD1E7B" w:rsidRDefault="00BD1E7B" w:rsidP="00BD1E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FORYOUR, junior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6115DB70" w14:textId="77777777" w:rsidR="00BD1E7B" w:rsidRDefault="00BD1E7B" w:rsidP="00BD1E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Birdwood, Gloucestershire. Smith.</w:t>
      </w:r>
    </w:p>
    <w:p w14:paraId="1E905352" w14:textId="77777777" w:rsidR="00BD1E7B" w:rsidRDefault="00BD1E7B" w:rsidP="00BD1E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D93F64" w14:textId="77777777" w:rsidR="00BD1E7B" w:rsidRDefault="00BD1E7B" w:rsidP="00BD1E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61A790" w14:textId="77777777" w:rsidR="00BD1E7B" w:rsidRDefault="00BD1E7B" w:rsidP="00BD1E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Huntteley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John Tully</w:t>
      </w:r>
    </w:p>
    <w:p w14:paraId="0B65F6B0" w14:textId="77777777" w:rsidR="00BD1E7B" w:rsidRDefault="00BD1E7B" w:rsidP="00BD1E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Gloucester(q.v.)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King’s Stanley(q.v.).</w:t>
      </w:r>
    </w:p>
    <w:p w14:paraId="61B57A54" w14:textId="77777777" w:rsidR="00BD1E7B" w:rsidRDefault="00BD1E7B" w:rsidP="00BD1E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A22D1CB" w14:textId="77777777" w:rsidR="00BD1E7B" w:rsidRDefault="00BD1E7B" w:rsidP="00BD1E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D71416" w14:textId="77777777" w:rsidR="00BD1E7B" w:rsidRDefault="00BD1E7B" w:rsidP="00BD1E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A8ACC" w14:textId="77777777" w:rsidR="00BD1E7B" w:rsidRDefault="00BD1E7B" w:rsidP="00BD1E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June 2022</w:t>
      </w:r>
    </w:p>
    <w:p w14:paraId="48496C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A69F4" w14:textId="77777777" w:rsidR="00BD1E7B" w:rsidRDefault="00BD1E7B" w:rsidP="009139A6">
      <w:r>
        <w:separator/>
      </w:r>
    </w:p>
  </w:endnote>
  <w:endnote w:type="continuationSeparator" w:id="0">
    <w:p w14:paraId="669F4500" w14:textId="77777777" w:rsidR="00BD1E7B" w:rsidRDefault="00BD1E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B5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D97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DFF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7719C" w14:textId="77777777" w:rsidR="00BD1E7B" w:rsidRDefault="00BD1E7B" w:rsidP="009139A6">
      <w:r>
        <w:separator/>
      </w:r>
    </w:p>
  </w:footnote>
  <w:footnote w:type="continuationSeparator" w:id="0">
    <w:p w14:paraId="7B490970" w14:textId="77777777" w:rsidR="00BD1E7B" w:rsidRDefault="00BD1E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AE7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20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906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E7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1E7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CDC08"/>
  <w15:chartTrackingRefBased/>
  <w15:docId w15:val="{684440A3-3C35-4C35-A968-4C1C2C8D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D1E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2022-07-01T09:22:00Z</dcterms:created>
  <dcterms:modified xsi:type="dcterms:W3CDTF">2022-07-01T09:22:00Z</dcterms:modified>
</cp:coreProperties>
</file>